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24DD6">
        <w:rPr>
          <w:rFonts w:asciiTheme="majorHAnsi" w:hAnsiTheme="majorHAnsi" w:cstheme="majorHAnsi"/>
          <w:u w:val="single"/>
        </w:rPr>
        <w:t>Lesson 4</w:t>
      </w: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8F74AC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4874A7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0FDD9D6" wp14:editId="65D29CA4">
            <wp:extent cx="4664075" cy="5212080"/>
            <wp:effectExtent l="0" t="0" r="317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1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AAAFE0" wp14:editId="70A854BC">
            <wp:extent cx="4210050" cy="2124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892288F" wp14:editId="2A2794A0">
            <wp:extent cx="3905250" cy="2085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DF463CE" wp14:editId="5727F0E1">
            <wp:extent cx="3905250" cy="1800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4874A7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4DB560" wp14:editId="055CE5B5">
            <wp:extent cx="4664075" cy="306895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06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F2A555D" wp14:editId="673EDEFB">
            <wp:extent cx="4664075" cy="151066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EC4" w:rsidRDefault="000D3EC4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0D3EC4" w:rsidRDefault="000D3EC4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473A567" wp14:editId="139D64E5">
            <wp:extent cx="4295775" cy="364716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7737" cy="365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F4479D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57D4D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D3EC4"/>
    <w:rsid w:val="000E1E3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4DD6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15755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8</TotalTime>
  <Pages>2</Pages>
  <Words>9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5</cp:revision>
  <cp:lastPrinted>2011-03-29T10:54:00Z</cp:lastPrinted>
  <dcterms:created xsi:type="dcterms:W3CDTF">2021-01-26T12:18:00Z</dcterms:created>
  <dcterms:modified xsi:type="dcterms:W3CDTF">2021-01-26T13:49:00Z</dcterms:modified>
</cp:coreProperties>
</file>